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020"/>
        <w:tblW w:w="14850" w:type="dxa"/>
        <w:tblLook w:val="01E0"/>
      </w:tblPr>
      <w:tblGrid>
        <w:gridCol w:w="9747"/>
        <w:gridCol w:w="5103"/>
      </w:tblGrid>
      <w:tr w:rsidR="00A72949" w:rsidRPr="00E30FCC" w:rsidTr="00003D14">
        <w:tc>
          <w:tcPr>
            <w:tcW w:w="9747" w:type="dxa"/>
          </w:tcPr>
          <w:p w:rsidR="00A72949" w:rsidRPr="00E30FCC" w:rsidRDefault="00A72949" w:rsidP="00003D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72949" w:rsidRPr="00E30FCC" w:rsidRDefault="00A72949" w:rsidP="00003D1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30FCC">
              <w:rPr>
                <w:rFonts w:ascii="Times New Roman" w:hAnsi="Times New Roman"/>
                <w:sz w:val="28"/>
                <w:szCs w:val="24"/>
              </w:rPr>
              <w:t xml:space="preserve">ПРИЛОЖЕНИЕ № 1 </w:t>
            </w:r>
          </w:p>
          <w:p w:rsidR="00A72949" w:rsidRPr="00E30FCC" w:rsidRDefault="00A72949" w:rsidP="00003D1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30FCC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A72949" w:rsidRPr="00E30FCC" w:rsidRDefault="00A72949" w:rsidP="0000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30FCC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A72949" w:rsidRPr="00E30FCC" w:rsidRDefault="00A72949" w:rsidP="00003D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8"/>
                <w:szCs w:val="24"/>
              </w:rPr>
              <w:t xml:space="preserve">«Управление муниципальным имуществом Глафировского сельского поселения Щербиновского района» </w:t>
            </w:r>
          </w:p>
        </w:tc>
      </w:tr>
    </w:tbl>
    <w:p w:rsidR="00A72949" w:rsidRPr="00A67B29" w:rsidRDefault="00A72949" w:rsidP="00003D14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A72949" w:rsidRPr="00A67B29" w:rsidRDefault="00A72949" w:rsidP="00003D14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A72949" w:rsidRPr="00A67B29" w:rsidRDefault="00A72949" w:rsidP="00003D14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A72949" w:rsidRDefault="00A72949" w:rsidP="00003D14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A72949" w:rsidRDefault="00A72949" w:rsidP="00003D14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29.11.2024 № 103</w:t>
      </w:r>
    </w:p>
    <w:p w:rsidR="00A72949" w:rsidRPr="00192E26" w:rsidRDefault="00A72949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72949" w:rsidRDefault="00A72949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72949" w:rsidRPr="004F6CD4" w:rsidRDefault="00A72949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72949" w:rsidRPr="0009197A" w:rsidRDefault="00A72949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F6CD4">
        <w:rPr>
          <w:rFonts w:ascii="Times New Roman" w:hAnsi="Times New Roman"/>
          <w:bCs/>
          <w:sz w:val="24"/>
          <w:szCs w:val="24"/>
        </w:rPr>
        <w:tab/>
      </w:r>
      <w:r w:rsidRPr="00192E26">
        <w:rPr>
          <w:rFonts w:ascii="Times New Roman" w:hAnsi="Times New Roman"/>
          <w:bCs/>
          <w:sz w:val="24"/>
          <w:szCs w:val="24"/>
        </w:rPr>
        <w:tab/>
      </w:r>
      <w:r w:rsidRPr="0009197A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A72949" w:rsidRPr="0009197A" w:rsidRDefault="00A72949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197A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A72949" w:rsidRPr="0009197A" w:rsidRDefault="00A72949" w:rsidP="00192E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197A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09197A">
        <w:rPr>
          <w:rFonts w:ascii="Times New Roman" w:hAnsi="Times New Roman"/>
          <w:b/>
          <w:sz w:val="28"/>
          <w:szCs w:val="28"/>
        </w:rPr>
        <w:t xml:space="preserve">Управление муниципальным имуществом Глафировского сельского поселения Щербиновского района» </w:t>
      </w:r>
    </w:p>
    <w:p w:rsidR="00A72949" w:rsidRDefault="00A72949" w:rsidP="00192E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4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5529"/>
        <w:gridCol w:w="1559"/>
        <w:gridCol w:w="1134"/>
        <w:gridCol w:w="1134"/>
        <w:gridCol w:w="1134"/>
        <w:gridCol w:w="1134"/>
        <w:gridCol w:w="1134"/>
        <w:gridCol w:w="1134"/>
      </w:tblGrid>
      <w:tr w:rsidR="00A72949" w:rsidRPr="00E30FCC" w:rsidTr="003A042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A72949" w:rsidRPr="00E30FCC" w:rsidTr="003A042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A72949" w:rsidRPr="00E30FCC" w:rsidTr="003A042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72949" w:rsidRPr="00E30FCC" w:rsidTr="003A042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E30FCC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 Глафировского сельского поселения Щербиновского района</w:t>
            </w:r>
            <w:r w:rsidRPr="00E30FC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A72949" w:rsidRPr="00E30FCC" w:rsidTr="003A042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9" w:rsidRPr="00E30FCC" w:rsidRDefault="00A72949" w:rsidP="00192E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Цель: создание эффективной системы управления и распоряжения муниципальным имуществом Глафировского сельского поселения Щербиновского района</w:t>
            </w:r>
          </w:p>
        </w:tc>
      </w:tr>
      <w:tr w:rsidR="00A72949" w:rsidRPr="00E30FCC" w:rsidTr="003A0422">
        <w:trPr>
          <w:trHeight w:val="26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осуществление технической инвентаризации муниципальных объектов недвижимости и постановка их на кадастровый учет;</w:t>
            </w:r>
          </w:p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обеспечение государственной регистрации прав на муниципальное имущество Глафировского сельского поселения Щербиновского района</w:t>
            </w:r>
          </w:p>
        </w:tc>
      </w:tr>
      <w:tr w:rsidR="00A72949" w:rsidRPr="00E30FCC" w:rsidTr="003A042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CE5743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 w:rsidRPr="00E30FC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1: </w:t>
            </w:r>
            <w:r w:rsidRPr="00E30FCC">
              <w:rPr>
                <w:rFonts w:ascii="Times New Roman" w:hAnsi="Times New Roman"/>
                <w:sz w:val="24"/>
                <w:szCs w:val="24"/>
              </w:rPr>
              <w:t xml:space="preserve">количество объектов муниципального имущества, на которые обеспечена регистрация прав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3A042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9910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949" w:rsidRPr="00E30FCC" w:rsidRDefault="00A72949" w:rsidP="00003D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0F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72949" w:rsidRPr="0009197A" w:rsidRDefault="00A72949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A72949" w:rsidRPr="0009197A" w:rsidRDefault="00A72949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A72949" w:rsidRPr="0009197A" w:rsidRDefault="00A72949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A72949" w:rsidRPr="00935992" w:rsidRDefault="00A72949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A72949" w:rsidRDefault="00A72949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A72949" w:rsidRPr="004F6CD4" w:rsidRDefault="00A72949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района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М.Ю. Лукашенко</w:t>
      </w:r>
    </w:p>
    <w:sectPr w:rsidR="00A72949" w:rsidRPr="004F6CD4" w:rsidSect="00765CEF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949" w:rsidRDefault="00A72949" w:rsidP="00765CEF">
      <w:pPr>
        <w:spacing w:after="0" w:line="240" w:lineRule="auto"/>
      </w:pPr>
      <w:r>
        <w:separator/>
      </w:r>
    </w:p>
  </w:endnote>
  <w:endnote w:type="continuationSeparator" w:id="0">
    <w:p w:rsidR="00A72949" w:rsidRDefault="00A72949" w:rsidP="00765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949" w:rsidRDefault="00A72949" w:rsidP="00765CEF">
      <w:pPr>
        <w:spacing w:after="0" w:line="240" w:lineRule="auto"/>
      </w:pPr>
      <w:r>
        <w:separator/>
      </w:r>
    </w:p>
  </w:footnote>
  <w:footnote w:type="continuationSeparator" w:id="0">
    <w:p w:rsidR="00A72949" w:rsidRDefault="00A72949" w:rsidP="00765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949" w:rsidRDefault="00A72949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A72949" w:rsidRDefault="00A7294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03D14"/>
    <w:rsid w:val="00043417"/>
    <w:rsid w:val="00057476"/>
    <w:rsid w:val="00076A55"/>
    <w:rsid w:val="0009197A"/>
    <w:rsid w:val="00192E26"/>
    <w:rsid w:val="002C2623"/>
    <w:rsid w:val="002E2641"/>
    <w:rsid w:val="003A0422"/>
    <w:rsid w:val="004261F8"/>
    <w:rsid w:val="00477D81"/>
    <w:rsid w:val="004F6CD4"/>
    <w:rsid w:val="005553ED"/>
    <w:rsid w:val="005740E2"/>
    <w:rsid w:val="005B601B"/>
    <w:rsid w:val="006920C6"/>
    <w:rsid w:val="00765CEF"/>
    <w:rsid w:val="00830CA8"/>
    <w:rsid w:val="00895FAC"/>
    <w:rsid w:val="008E34E4"/>
    <w:rsid w:val="00935992"/>
    <w:rsid w:val="0099107E"/>
    <w:rsid w:val="009B3A99"/>
    <w:rsid w:val="009E5370"/>
    <w:rsid w:val="00A67B29"/>
    <w:rsid w:val="00A72949"/>
    <w:rsid w:val="00B33FD1"/>
    <w:rsid w:val="00B976F9"/>
    <w:rsid w:val="00C02C30"/>
    <w:rsid w:val="00C568D9"/>
    <w:rsid w:val="00C72DAE"/>
    <w:rsid w:val="00CE5743"/>
    <w:rsid w:val="00D321C3"/>
    <w:rsid w:val="00D52B85"/>
    <w:rsid w:val="00E30FCC"/>
    <w:rsid w:val="00E40DAF"/>
    <w:rsid w:val="00E604C4"/>
    <w:rsid w:val="00E63D5E"/>
    <w:rsid w:val="00ED6A96"/>
    <w:rsid w:val="00F4203D"/>
    <w:rsid w:val="00F50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765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65CE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65C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65CE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9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240</Words>
  <Characters>1373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16</cp:revision>
  <cp:lastPrinted>2024-12-12T06:32:00Z</cp:lastPrinted>
  <dcterms:created xsi:type="dcterms:W3CDTF">2019-08-19T13:15:00Z</dcterms:created>
  <dcterms:modified xsi:type="dcterms:W3CDTF">2024-12-13T07:24:00Z</dcterms:modified>
</cp:coreProperties>
</file>